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611A8" w14:textId="77777777" w:rsidR="00345C65" w:rsidRDefault="00345C65" w:rsidP="00345C65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116051EB" w14:textId="77777777" w:rsidR="00345C65" w:rsidRDefault="00345C65" w:rsidP="00345C65">
      <w:pPr>
        <w:pStyle w:val="NoSpacing"/>
      </w:pPr>
    </w:p>
    <w:p w14:paraId="37336FD3" w14:textId="77777777" w:rsidR="00345C65" w:rsidRDefault="00345C65" w:rsidP="00345C65">
      <w:pPr>
        <w:pStyle w:val="NoSpacing"/>
      </w:pPr>
    </w:p>
    <w:p w14:paraId="4B55C81F" w14:textId="77777777" w:rsidR="00345C65" w:rsidRDefault="00345C65" w:rsidP="00345C65">
      <w:pPr>
        <w:pStyle w:val="NoSpacing"/>
      </w:pPr>
      <w:r>
        <w:t>10 Jun.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Deddington</w:t>
      </w:r>
      <w:proofErr w:type="spellEnd"/>
      <w:r>
        <w:t xml:space="preserve">, </w:t>
      </w:r>
    </w:p>
    <w:p w14:paraId="34EB1844" w14:textId="77777777" w:rsidR="00345C65" w:rsidRDefault="00345C65" w:rsidP="00345C65">
      <w:pPr>
        <w:pStyle w:val="NoSpacing"/>
      </w:pPr>
      <w:r>
        <w:tab/>
      </w:r>
      <w:r>
        <w:tab/>
        <w:t xml:space="preserve">Oxfordshire, into lands of the late John </w:t>
      </w:r>
      <w:proofErr w:type="spellStart"/>
      <w:r>
        <w:t>Seyntclere</w:t>
      </w:r>
      <w:proofErr w:type="spellEnd"/>
      <w:r>
        <w:t>(q.v.).</w:t>
      </w:r>
    </w:p>
    <w:p w14:paraId="3A0EBBB9" w14:textId="0F24F529" w:rsidR="00345C65" w:rsidRDefault="00345C65" w:rsidP="00345C6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22-68)</w:t>
      </w:r>
    </w:p>
    <w:p w14:paraId="34A3E64A" w14:textId="77777777" w:rsidR="00D60870" w:rsidRDefault="00D60870" w:rsidP="00D60870">
      <w:pPr>
        <w:pStyle w:val="NoSpacing"/>
      </w:pPr>
      <w:r>
        <w:t>10 Nov.1423</w:t>
      </w:r>
      <w:r>
        <w:tab/>
        <w:t>He was a juror on the inquisition post mortem held in Bicester,</w:t>
      </w:r>
    </w:p>
    <w:p w14:paraId="0EC66E17" w14:textId="77777777" w:rsidR="00D60870" w:rsidRDefault="00D60870" w:rsidP="00D60870">
      <w:pPr>
        <w:pStyle w:val="NoSpacing"/>
      </w:pPr>
      <w:r>
        <w:tab/>
      </w:r>
      <w:r>
        <w:tab/>
        <w:t xml:space="preserve">Oxfordshire, into lands of the late John de la </w:t>
      </w:r>
      <w:proofErr w:type="spellStart"/>
      <w:r>
        <w:t>Poyle</w:t>
      </w:r>
      <w:proofErr w:type="spellEnd"/>
      <w:r>
        <w:t>(q.v.).</w:t>
      </w:r>
    </w:p>
    <w:p w14:paraId="17DDD793" w14:textId="6D7A2D96" w:rsidR="00D60870" w:rsidRDefault="00D60870" w:rsidP="00D6087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22-280)</w:t>
      </w:r>
    </w:p>
    <w:p w14:paraId="62448BEF" w14:textId="77777777" w:rsidR="00345C65" w:rsidRDefault="00345C65" w:rsidP="00345C65">
      <w:pPr>
        <w:pStyle w:val="NoSpacing"/>
      </w:pPr>
    </w:p>
    <w:p w14:paraId="7AB946F5" w14:textId="77777777" w:rsidR="00345C65" w:rsidRDefault="00345C65" w:rsidP="00345C65">
      <w:pPr>
        <w:pStyle w:val="NoSpacing"/>
      </w:pPr>
    </w:p>
    <w:p w14:paraId="30E41DDD" w14:textId="59864EB0" w:rsidR="006B2F86" w:rsidRDefault="00345C65" w:rsidP="00345C65">
      <w:pPr>
        <w:pStyle w:val="NoSpacing"/>
      </w:pPr>
      <w:r>
        <w:t>23 December 2016</w:t>
      </w:r>
    </w:p>
    <w:p w14:paraId="10859E04" w14:textId="225159DB" w:rsidR="00D60870" w:rsidRPr="00345C65" w:rsidRDefault="00D60870" w:rsidP="00345C65">
      <w:pPr>
        <w:pStyle w:val="NoSpacing"/>
      </w:pPr>
      <w:r>
        <w:t>11 October 2018</w:t>
      </w:r>
      <w:bookmarkStart w:id="0" w:name="_GoBack"/>
      <w:bookmarkEnd w:id="0"/>
    </w:p>
    <w:sectPr w:rsidR="00D60870" w:rsidRPr="00345C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68D9C" w14:textId="77777777" w:rsidR="00345C65" w:rsidRDefault="00345C65" w:rsidP="00E71FC3">
      <w:pPr>
        <w:spacing w:after="0" w:line="240" w:lineRule="auto"/>
      </w:pPr>
      <w:r>
        <w:separator/>
      </w:r>
    </w:p>
  </w:endnote>
  <w:endnote w:type="continuationSeparator" w:id="0">
    <w:p w14:paraId="1AB72372" w14:textId="77777777" w:rsidR="00345C65" w:rsidRDefault="00345C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B96C3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A80AD" w14:textId="77777777" w:rsidR="00345C65" w:rsidRDefault="00345C65" w:rsidP="00E71FC3">
      <w:pPr>
        <w:spacing w:after="0" w:line="240" w:lineRule="auto"/>
      </w:pPr>
      <w:r>
        <w:separator/>
      </w:r>
    </w:p>
  </w:footnote>
  <w:footnote w:type="continuationSeparator" w:id="0">
    <w:p w14:paraId="597213A7" w14:textId="77777777" w:rsidR="00345C65" w:rsidRDefault="00345C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C65"/>
    <w:rsid w:val="001A7C09"/>
    <w:rsid w:val="00345C65"/>
    <w:rsid w:val="00733BE7"/>
    <w:rsid w:val="00AB52E8"/>
    <w:rsid w:val="00B16D3F"/>
    <w:rsid w:val="00D608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16ED0"/>
  <w15:chartTrackingRefBased/>
  <w15:docId w15:val="{7334ACE2-8740-4844-9549-571D53B2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9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2016-12-23T20:31:00Z</dcterms:created>
  <dcterms:modified xsi:type="dcterms:W3CDTF">2018-10-11T18:56:00Z</dcterms:modified>
</cp:coreProperties>
</file>